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PLEYSTOWE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21-136)</w:t>
      </w: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D0737" w:rsidRDefault="003D0737" w:rsidP="003D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3D07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737" w:rsidRDefault="003D0737" w:rsidP="00564E3C">
      <w:pPr>
        <w:spacing w:after="0" w:line="240" w:lineRule="auto"/>
      </w:pPr>
      <w:r>
        <w:separator/>
      </w:r>
    </w:p>
  </w:endnote>
  <w:endnote w:type="continuationSeparator" w:id="0">
    <w:p w:rsidR="003D0737" w:rsidRDefault="003D073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0737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737" w:rsidRDefault="003D0737" w:rsidP="00564E3C">
      <w:pPr>
        <w:spacing w:after="0" w:line="240" w:lineRule="auto"/>
      </w:pPr>
      <w:r>
        <w:separator/>
      </w:r>
    </w:p>
  </w:footnote>
  <w:footnote w:type="continuationSeparator" w:id="0">
    <w:p w:rsidR="003D0737" w:rsidRDefault="003D073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37"/>
    <w:rsid w:val="00372DC6"/>
    <w:rsid w:val="003D073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F849A"/>
  <w15:chartTrackingRefBased/>
  <w15:docId w15:val="{CE02A631-A71D-4781-940E-02875D28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D0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2015-12-09T21:35:00Z</dcterms:created>
  <dcterms:modified xsi:type="dcterms:W3CDTF">2015-12-09T21:36:00Z</dcterms:modified>
</cp:coreProperties>
</file>